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28A25" w14:textId="77777777" w:rsidR="00FB4CA1" w:rsidRDefault="00FB4CA1" w:rsidP="00FB4C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BOTILLER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14:paraId="0AEA657E" w14:textId="77777777" w:rsidR="00FB4CA1" w:rsidRDefault="00FB4CA1" w:rsidP="00FB4C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5D444127" w14:textId="77777777" w:rsidR="00FB4CA1" w:rsidRDefault="00FB4CA1" w:rsidP="00FB4C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846B38" w14:textId="77777777" w:rsidR="00FB4CA1" w:rsidRDefault="00FB4CA1" w:rsidP="00FB4C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1210AB" w14:textId="77777777" w:rsidR="00FB4CA1" w:rsidRDefault="00FB4CA1" w:rsidP="00FB4C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Jan.1422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elected a Constable of </w:t>
      </w:r>
      <w:proofErr w:type="spellStart"/>
      <w:r>
        <w:rPr>
          <w:rFonts w:ascii="Times New Roman" w:hAnsi="Times New Roman" w:cs="Times New Roman"/>
          <w:sz w:val="24"/>
          <w:szCs w:val="24"/>
        </w:rPr>
        <w:t>Aldgate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Ward.</w:t>
      </w:r>
    </w:p>
    <w:p w14:paraId="25165B58" w14:textId="77777777" w:rsidR="00FB4CA1" w:rsidRDefault="00FB4CA1" w:rsidP="00FB4C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(“Calendar of Plea and Memoranda Rolls” 1413-1437 p.116)</w:t>
      </w:r>
    </w:p>
    <w:p w14:paraId="65BB1609" w14:textId="77777777" w:rsidR="00FB4CA1" w:rsidRDefault="00FB4CA1" w:rsidP="00FB4C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4933A8" w14:textId="77777777" w:rsidR="00FB4CA1" w:rsidRDefault="00FB4CA1" w:rsidP="00FB4C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4F8C72" w14:textId="77777777" w:rsidR="00FB4CA1" w:rsidRPr="002152AD" w:rsidRDefault="00FB4CA1" w:rsidP="00FB4C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February 2022</w:t>
      </w:r>
    </w:p>
    <w:p w14:paraId="25ABE06E" w14:textId="2ACBD824" w:rsidR="00BA00AB" w:rsidRPr="00FB4CA1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FB4C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D448B" w14:textId="77777777" w:rsidR="00FB4CA1" w:rsidRDefault="00FB4CA1" w:rsidP="009139A6">
      <w:r>
        <w:separator/>
      </w:r>
    </w:p>
  </w:endnote>
  <w:endnote w:type="continuationSeparator" w:id="0">
    <w:p w14:paraId="71549324" w14:textId="77777777" w:rsidR="00FB4CA1" w:rsidRDefault="00FB4CA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725D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595C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9598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D93C8" w14:textId="77777777" w:rsidR="00FB4CA1" w:rsidRDefault="00FB4CA1" w:rsidP="009139A6">
      <w:r>
        <w:separator/>
      </w:r>
    </w:p>
  </w:footnote>
  <w:footnote w:type="continuationSeparator" w:id="0">
    <w:p w14:paraId="5FA3D978" w14:textId="77777777" w:rsidR="00FB4CA1" w:rsidRDefault="00FB4CA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C717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594D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3513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CA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B4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86DA5"/>
  <w15:chartTrackingRefBased/>
  <w15:docId w15:val="{24DB7A7E-8314-499B-B5F5-6753ECDA6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2022-02-09T21:32:00Z</dcterms:created>
  <dcterms:modified xsi:type="dcterms:W3CDTF">2022-02-09T21:33:00Z</dcterms:modified>
</cp:coreProperties>
</file>